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f7321c" w14:textId="6f7321c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5903C6">
        <w:rPr>
          <w:rFonts w:ascii="Arial" w:hAnsi="Arial" w:cs="Arial"/>
        </w:rPr>
        <w:t>27</w:t>
      </w:r>
      <w:r w:rsidRPr="002F7821" w:rsidR="002A6ABB">
        <w:rPr>
          <w:rFonts w:ascii="Arial" w:hAnsi="Arial" w:cs="Arial"/>
        </w:rPr>
        <w:t xml:space="preserve">. </w:t>
      </w:r>
      <w:r w:rsidR="005903C6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513066">
        <w:rPr>
          <w:rFonts w:ascii="Arial" w:hAnsi="Arial" w:cs="Arial"/>
        </w:rPr>
        <w:t>LIBERTY KAPRIJE j.d.o.o. za turizam, proizvodnju i usluge, turistička agencija, Kaprije, Ul. I-Istočna obala 38, OIB: 75603390005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670C3F">
        <w:rPr>
          <w:rFonts w:ascii="Arial" w:hAnsi="Arial" w:cs="Arial"/>
        </w:rPr>
        <w:t>35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5226B4" w:rsidP="005226B4" w:rsidRDefault="005226B4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2F7821" w:rsidR="005226B4" w:rsidP="005226B4" w:rsidRDefault="005226B4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5226B4" w:rsidP="005226B4" w:rsidRDefault="005226B4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5226B4" w:rsidP="005226B4" w:rsidRDefault="005226B4">
      <w:pPr>
        <w:jc w:val="both"/>
        <w:rPr>
          <w:rFonts w:ascii="Arial" w:hAnsi="Arial" w:cs="Arial"/>
        </w:rPr>
      </w:pPr>
    </w:p>
    <w:p w:rsidRPr="002F7821" w:rsidR="005226B4" w:rsidP="005226B4" w:rsidRDefault="005226B4">
      <w:pPr>
        <w:jc w:val="both"/>
        <w:rPr>
          <w:rFonts w:ascii="Arial" w:hAnsi="Arial" w:cs="Arial"/>
        </w:rPr>
      </w:pPr>
    </w:p>
    <w:p w:rsidRPr="002F7821" w:rsidR="005226B4" w:rsidP="005226B4" w:rsidRDefault="005226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 </w:t>
      </w:r>
    </w:p>
    <w:p w:rsidRPr="002F7821" w:rsidR="005226B4" w:rsidP="005226B4" w:rsidRDefault="005226B4">
      <w:pPr>
        <w:jc w:val="both"/>
        <w:rPr>
          <w:rFonts w:ascii="Arial" w:hAnsi="Arial" w:cs="Arial"/>
        </w:rPr>
      </w:pPr>
    </w:p>
    <w:p w:rsidRPr="002F7821" w:rsidR="005226B4" w:rsidP="005226B4" w:rsidRDefault="005226B4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5226B4" w:rsidP="005226B4" w:rsidRDefault="005226B4">
      <w:pPr>
        <w:jc w:val="both"/>
        <w:rPr>
          <w:rFonts w:ascii="Arial" w:hAnsi="Arial" w:cs="Arial"/>
          <w:b/>
        </w:rPr>
      </w:pPr>
    </w:p>
    <w:p w:rsidRPr="002F7821" w:rsidR="005226B4" w:rsidP="005226B4" w:rsidRDefault="005226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>
        <w:rPr>
          <w:rFonts w:ascii="Arial" w:hAnsi="Arial" w:cs="Arial"/>
        </w:rPr>
        <w:t>Odluka će biti donesena u zakonskom roku.</w:t>
      </w:r>
    </w:p>
    <w:p w:rsidR="005226B4" w:rsidP="003A22A8" w:rsidRDefault="005226B4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5226B4">
        <w:rPr>
          <w:rFonts w:ascii="Arial" w:hAnsi="Arial" w:cs="Arial"/>
        </w:rPr>
        <w:t>9,40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513066">
      <w:rPr>
        <w:rFonts w:ascii="Arial" w:hAnsi="Arial" w:cs="Arial"/>
      </w:rPr>
      <w:t>530</w:t>
    </w:r>
    <w:r w:rsidRPr="002F7821" w:rsidR="00E2612E">
      <w:rPr>
        <w:rFonts w:ascii="Arial" w:hAnsi="Arial" w:cs="Arial"/>
      </w:rPr>
      <w:t>/2021-</w:t>
    </w:r>
    <w:r w:rsidR="00513066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513066">
      <w:rPr>
        <w:rFonts w:ascii="Arial" w:hAnsi="Arial" w:cs="Arial"/>
      </w:rPr>
      <w:t>530</w:t>
    </w:r>
    <w:r w:rsidRPr="002F7821" w:rsidR="00E2612E">
      <w:rPr>
        <w:rFonts w:ascii="Arial" w:hAnsi="Arial" w:cs="Arial"/>
      </w:rPr>
      <w:t>/2021-</w:t>
    </w:r>
    <w:r w:rsidR="00513066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226B4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B46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1CF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D1B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1B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1B4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1B4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1B4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1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B4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B4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B4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rujna 2021.</izvorni_sadrzaj>
    <derivirana_varijabla naziv="DomainObject.StvarniPocetakDatum_1">27. rujna 2021.</derivirana_varijabla>
  </DomainObject.StvarniPocetakDatum>
  <DomainObject.StvarniZavrsetakDatum>
    <izvorni_sadrzaj>27. rujna 2021.</izvorni_sadrzaj>
    <derivirana_varijabla naziv="DomainObject.StvarniZavrsetakDatum_1">27. rujna 2021.</derivirana_varijabla>
  </DomainObject.StvarniZavrsetakDatum>
  <DomainObject.PlaniraniZavrsetakDatum>
    <izvorni_sadrzaj>27. rujna 2021.</izvorni_sadrzaj>
    <derivirana_varijabla naziv="DomainObject.PlaniraniZavrsetakDatum_1">27. rujna 2021.</derivirana_varijabla>
  </DomainObject.PlaniraniZavrsetakDatum>
  <DomainObject.PlaniraniPocetakDatum>
    <izvorni_sadrzaj>27. rujna 2021.</izvorni_sadrzaj>
    <derivirana_varijabla naziv="DomainObject.PlaniraniPocetakDatum_1">27. rujna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2021.</izvorni_sadrzaj>
    <derivirana_varijabla naziv="DomainObject.Zapisnik.DatumKreiranja_1">28.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St-530/2021-7</izvorni_sadrzaj>
    <derivirana_varijabla naziv="DomainObject.Zapisnik.Oznaka_1">St-530/2021-7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2021.</izvorni_sadrzaj>
    <derivirana_varijabla naziv="DomainObject.Predmet.DatumIzradeOptuznogAkta_1">26. kolovoza 2021.</derivirana_varijabla>
  </DomainObject.Predmet.DatumIzradeOptuznogAkta>
  <DomainObject.Predmet.DatumIzradeOptuznogAktaFormated>
    <izvorni_sadrzaj>26.8.2021.</izvorni_sadrzaj>
    <derivirana_varijabla naziv="DomainObject.Predmet.DatumIzradeOptuznogAktaFormated_1">26.8.2021.</derivirana_varijabla>
  </DomainObject.Predmet.DatumIzradeOptuznogAktaFormated>
  <DomainObject.Predmet.DatumOsnivanja>
    <izvorni_sadrzaj>27. kolovoza 2021.</izvorni_sadrzaj>
    <derivirana_varijabla naziv="DomainObject.Predmet.DatumOsnivanja_1">27.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2021.</izvorni_sadrzaj>
    <derivirana_varijabla naziv="DomainObject.Predmet.DatumPrimitkaOptuznogAkta_1">26.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St-530/2021</izvorni_sadrzaj>
    <derivirana_varijabla naziv="DomainObject.Predmet.OznakaBroj_1">St-530/2021</derivirana_varijabla>
  </DomainObject.Predmet.OznakaBroj>
  <DomainObject.Predmet.OznakaBrojOptuznogAkta>
    <izvorni_sadrzaj>04-06-21-5331</izvorni_sadrzaj>
    <derivirana_varijabla naziv="DomainObject.Predmet.OznakaBrojOptuznogAkta_1">04-06-21-5331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LIBERTY KAPRIJE j.d.o.o. za turizam, proizvodnju i usluge, turistička agencija</izvorni_sadrzaj>
    <derivirana_varijabla naziv="DomainObject.Predmet.ProtustrankaFormated_1">  LIBERTY KAPRIJE j.d.o.o. za turizam, proizvodnju i usluge, turistička agencija</derivirana_varijabla>
  </DomainObject.Predmet.ProtustrankaFormated>
  <DomainObject.Predmet.ProtustrankaFormatedOIB>
    <izvorni_sadrzaj>  LIBERTY KAPRIJE j.d.o.o. za turizam, proizvodnju i usluge, turistička agencija, OIB 75603390005</izvorni_sadrzaj>
    <derivirana_varijabla naziv="DomainObject.Predmet.ProtustrankaFormatedOIB_1">  LIBERTY KAPRIJE j.d.o.o. za turizam, proizvodnju i usluge, turistička agencija, OIB 75603390005</derivirana_varijabla>
  </DomainObject.Predmet.ProtustrankaFormatedOIB>
  <DomainObject.Predmet.ProtustrankaFormatedWithAdress>
    <izvorni_sadrzaj> LIBERTY KAPRIJE j.d.o.o. za turizam, proizvodnju i usluge, turistička agencija, UL. I-ISTOČNA OBALA 38, 22235 Kaprije</izvorni_sadrzaj>
    <derivirana_varijabla naziv="DomainObject.Predmet.ProtustrankaFormatedWithAdress_1"> LIBERTY KAPRIJE j.d.o.o. za turizam, proizvodnju i usluge, turistička agencija, UL. I-ISTOČNA OBALA 38, 22235 Kaprije</derivirana_varijabla>
  </DomainObject.Predmet.ProtustrankaFormatedWithAdress>
  <DomainObject.Predmet.ProtustrankaFormatedWithAdressOIB>
    <izvorni_sadrzaj> LIBERTY KAPRIJE j.d.o.o. za turizam, proizvodnju i usluge, turistička agencija, OIB 75603390005, UL. I-ISTOČNA OBALA 38, 22235 Kaprije</izvorni_sadrzaj>
    <derivirana_varijabla naziv="DomainObject.Predmet.ProtustrankaFormatedWithAdressOIB_1"> LIBERTY KAPRIJE j.d.o.o. za turizam, proizvodnju i usluge, turistička agencija, OIB 75603390005, UL. I-ISTOČNA OBALA 38, 22235 Kaprije</derivirana_varijabla>
  </DomainObject.Predmet.ProtustrankaFormatedWithAdressOIB>
  <DomainObject.Predmet.ProtustrankaWithAdress>
    <izvorni_sadrzaj>LIBERTY KAPRIJE j.d.o.o. za turizam, proizvodnju i usluge, turistička agencija UL. I-ISTOČNA OBALA 38, 22235 Kaprije</izvorni_sadrzaj>
    <derivirana_varijabla naziv="DomainObject.Predmet.ProtustrankaWithAdress_1">LIBERTY KAPRIJE j.d.o.o. za turizam, proizvodnju i usluge, turistička agencija UL. I-ISTOČNA OBALA 38, 22235 Kaprije</derivirana_varijabla>
  </DomainObject.Predmet.ProtustrankaWithAdress>
  <DomainObject.Predmet.ProtustrankaWithAdressOIB>
    <izvorni_sadrzaj>LIBERTY KAPRIJE j.d.o.o. za turizam, proizvodnju i usluge, turistička agencija, OIB 75603390005, UL. I-ISTOČNA OBALA 38, 22235 Kaprije</izvorni_sadrzaj>
    <derivirana_varijabla naziv="DomainObject.Predmet.ProtustrankaWithAdressOIB_1">LIBERTY KAPRIJE j.d.o.o. za turizam, proizvodnju i usluge, turistička agencija, OIB 75603390005, UL. I-ISTOČNA OBALA 38, 22235 Kaprije</derivirana_varijabla>
  </DomainObject.Predmet.ProtustrankaWithAdressOIB>
  <DomainObject.Predmet.ProtustrankaNazivFormated>
    <izvorni_sadrzaj>LIBERTY KAPRIJE j.d.o.o. za turizam, proizvodnju i usluge, turistička agencija</izvorni_sadrzaj>
    <derivirana_varijabla naziv="DomainObject.Predmet.ProtustrankaNazivFormated_1">LIBERTY KAPRIJE j.d.o.o. za turizam, proizvodnju i usluge, turistička agencija</derivirana_varijabla>
  </DomainObject.Predmet.ProtustrankaNazivFormated>
  <DomainObject.Predmet.ProtustrankaNazivFormatedOIB>
    <izvorni_sadrzaj>LIBERTY KAPRIJE j.d.o.o. za turizam, proizvodnju i usluge, turistička agencija, OIB 75603390005</izvorni_sadrzaj>
    <derivirana_varijabla naziv="DomainObject.Predmet.ProtustrankaNazivFormatedOIB_1">LIBERTY KAPRIJE j.d.o.o. za turizam, proizvodnju i usluge, turistička agencija, OIB 75603390005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LIBERTY KAPRIJE j.d.o.o. za turizam, proizvodnju i usluge, turistička agencija</item>
    </izvorni_sadrzaj>
    <derivirana_varijabla naziv="DomainObject.Predmet.ProtuStrankaListFormated_1">
      <item>LIBERTY KAPRIJE j.d.o.o. za turizam, proizvodnju i usluge, turistička agencija</item>
    </derivirana_varijabla>
  </DomainObject.Predmet.ProtuStrankaListFormated>
  <DomainObject.Predmet.ProtuStrankaListFormatedOIB>
    <izvorni_sadrzaj>
      <item>LIBERTY KAPRIJE j.d.o.o. za turizam, proizvodnju i usluge, turistička agencija, OIB 75603390005</item>
    </izvorni_sadrzaj>
    <derivirana_varijabla naziv="DomainObject.Predmet.ProtuStrankaListFormatedOIB_1">
      <item>LIBERTY KAPRIJE j.d.o.o. za turizam, proizvodnju i usluge, turistička agencija, OIB 75603390005</item>
    </derivirana_varijabla>
  </DomainObject.Predmet.ProtuStrankaListFormatedOIB>
  <DomainObject.Predmet.ProtuStrankaListFormatedWithAdress>
    <izvorni_sadrzaj>
      <item>LIBERTY KAPRIJE j.d.o.o. za turizam, proizvodnju i usluge, turistička agencija, UL. I-ISTOČNA OBALA 38, 22235 Kaprije</item>
    </izvorni_sadrzaj>
    <derivirana_varijabla naziv="DomainObject.Predmet.ProtuStrankaListFormatedWithAdress_1">
      <item>LIBERTY KAPRIJE j.d.o.o. za turizam, proizvodnju i usluge, turistička agencija, UL. I-ISTOČNA OBALA 38, 22235 Kaprije</item>
    </derivirana_varijabla>
  </DomainObject.Predmet.ProtuStrankaListFormatedWithAdress>
  <DomainObject.Predmet.ProtuStrankaListFormatedWithAdressOIB>
    <izvorni_sadrzaj>
      <item>LIBERTY KAPRIJE j.d.o.o. za turizam, proizvodnju i usluge, turistička agencija, OIB 75603390005, UL. I-ISTOČNA OBALA 38, 22235 Kaprije</item>
    </izvorni_sadrzaj>
    <derivirana_varijabla naziv="DomainObject.Predmet.ProtuStrankaListFormatedWithAdressOIB_1">
      <item>LIBERTY KAPRIJE j.d.o.o. za turizam, proizvodnju i usluge, turistička agencija, OIB 75603390005, UL. I-ISTOČNA OBALA 38, 22235 Kaprije</item>
    </derivirana_varijabla>
  </DomainObject.Predmet.ProtuStrankaListFormatedWithAdressOIB>
  <DomainObject.Predmet.ProtuStrankaListNazivFormated>
    <izvorni_sadrzaj>
      <item>LIBERTY KAPRIJE j.d.o.o. za turizam, proizvodnju i usluge, turistička agencija</item>
    </izvorni_sadrzaj>
    <derivirana_varijabla naziv="DomainObject.Predmet.ProtuStrankaListNazivFormated_1">
      <item>LIBERTY KAPRIJE j.d.o.o. za turizam, proizvodnju i usluge, turistička agencija</item>
    </derivirana_varijabla>
  </DomainObject.Predmet.ProtuStrankaListNazivFormated>
  <DomainObject.Predmet.ProtuStrankaListNazivFormatedOIB>
    <izvorni_sadrzaj>
      <item>LIBERTY KAPRIJE j.d.o.o. za turizam, proizvodnju i usluge, turistička agencija, OIB 75603390005</item>
    </izvorni_sadrzaj>
    <derivirana_varijabla naziv="DomainObject.Predmet.ProtuStrankaListNazivFormatedOIB_1">
      <item>LIBERTY KAPRIJE j.d.o.o. za turizam, proizvodnju i usluge, turistička agencija, OIB 75603390005</item>
    </derivirana_varijabla>
  </DomainObject.Predmet.ProtuStrankaListNazivFormatedOIB>
  <DomainObject.Predmet.OstaliListFormated>
    <izvorni_sadrzaj>
      <item>Nino Kardum</item>
    </izvorni_sadrzaj>
    <derivirana_varijabla naziv="DomainObject.Predmet.OstaliListFormated_1">
      <item>Nino Kardum</item>
    </derivirana_varijabla>
  </DomainObject.Predmet.OstaliListFormated>
  <DomainObject.Predmet.OstaliListFormatedOIB>
    <izvorni_sadrzaj>
      <item>Nino Kardum, OIB 19398523413</item>
    </izvorni_sadrzaj>
    <derivirana_varijabla naziv="DomainObject.Predmet.OstaliListFormatedOIB_1">
      <item>Nino Kardum, OIB 19398523413</item>
    </derivirana_varijabla>
  </DomainObject.Predmet.OstaliListFormatedOIB>
  <DomainObject.Predmet.OstaliListFormatedWithAdress>
    <izvorni_sadrzaj>
      <item>Nino Kardum, Ul. I-Istočna obala 38, 22235 Kaprije</item>
    </izvorni_sadrzaj>
    <derivirana_varijabla naziv="DomainObject.Predmet.OstaliListFormatedWithAdress_1">
      <item>Nino Kardum, Ul. I-Istočna obala 38, 22235 Kaprije</item>
    </derivirana_varijabla>
  </DomainObject.Predmet.OstaliListFormatedWithAdress>
  <DomainObject.Predmet.OstaliListFormatedWithAdressOIB>
    <izvorni_sadrzaj>
      <item>Nino Kardum, OIB 19398523413, Ul. I-Istočna obala 38, 22235 Kaprije</item>
    </izvorni_sadrzaj>
    <derivirana_varijabla naziv="DomainObject.Predmet.OstaliListFormatedWithAdressOIB_1">
      <item>Nino Kardum, OIB 19398523413, Ul. I-Istočna obala 38, 22235 Kaprije</item>
    </derivirana_varijabla>
  </DomainObject.Predmet.OstaliListFormatedWithAdressOIB>
  <DomainObject.Predmet.OstaliListNazivFormated>
    <izvorni_sadrzaj>
      <item>Nino Kardum</item>
    </izvorni_sadrzaj>
    <derivirana_varijabla naziv="DomainObject.Predmet.OstaliListNazivFormated_1">
      <item>Nino Kardum</item>
    </derivirana_varijabla>
  </DomainObject.Predmet.OstaliListNazivFormated>
  <DomainObject.Predmet.OstaliListNazivFormatedOIB>
    <izvorni_sadrzaj>
      <item>Nino Kardum, OIB 19398523413</item>
    </izvorni_sadrzaj>
    <derivirana_varijabla naziv="DomainObject.Predmet.OstaliListNazivFormatedOIB_1">
      <item>Nino Kardum, OIB 19398523413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2021.</izvorni_sadrzaj>
    <derivirana_varijabla naziv="DomainObject.Datum_1">28. rujna 2021.</derivirana_varijabla>
  </DomainObject.Datum>
  <DomainObject.PoslovniBrojDokumenta>
    <izvorni_sadrzaj>St-530/2021-7</izvorni_sadrzaj>
    <derivirana_varijabla naziv="DomainObject.PoslovniBrojDokumenta_1">St-530/2021-7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LIBERTY KAPRIJE j.d.o.o. za turizam, proizvodnju i usluge, turistička agencija</izvorni_sadrzaj>
    <derivirana_varijabla naziv="DomainObject.Predmet.ProtustrankaIDrugi_1">LIBERTY KAPRIJE j.d.o.o. za turizam, proizvodnju i usluge,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LIBERTY KAPRIJE j.d.o.o. za turizam, proizvodnju i usluge, turistička agencija, OIB 75603390005, UL. I-ISTOČNA OBALA 38, 22235 Kaprije</izvorni_sadrzaj>
    <derivirana_varijabla naziv="DomainObject.Predmet.ProtustrankaIDrugiAdressOIB_1">LIBERTY KAPRIJE j.d.o.o. za turizam, proizvodnju i usluge, turistička agencija, OIB 75603390005, UL. I-ISTOČNA OBALA 38, 22235 Kaprije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LIBERTY KAPRIJE j.d.o.o. za turizam, proizvodnju i usluge, turistička agencija</item>
      <item>Financijska agencija</item>
      <item>Nino Kardum</item>
    </izvorni_sadrzaj>
    <derivirana_varijabla naziv="DomainObject.Predmet.SudioniciListNaziv_1">
      <item>LIBERTY KAPRIJE j.d.o.o. za turizam, proizvodnju i usluge, turistička agencija</item>
      <item>Financijska agencija</item>
      <item>Nino Kardum</item>
    </derivirana_varijabla>
  </DomainObject.Predmet.SudioniciListNaziv>
  <DomainObject.Predmet.SudioniciListAdressOIB>
    <izvorni_sadrzaj>
      <item>LIBERTY KAPRIJE j.d.o.o. za turizam, proizvodnju i usluge, turistička agencija, OIB 75603390005, UL. I-ISTOČNA OBALA 38,22235 Kaprije</item>
      <item>Financijska agencija, OIB 85821130368, PERIVOJ L.MARUNE 1,22000 Šibenik</item>
      <item>Nino Kardum, OIB 19398523413, Ul. I-Istočna obala 38,22235 Kaprije</item>
    </izvorni_sadrzaj>
    <derivirana_varijabla naziv="DomainObject.Predmet.SudioniciListAdressOIB_1">
      <item>LIBERTY KAPRIJE j.d.o.o. za turizam, proizvodnju i usluge, turistička agencija, OIB 75603390005, UL. I-ISTOČNA OBALA 38,22235 Kaprije</item>
      <item>Financijska agencija, OIB 85821130368, PERIVOJ L.MARUNE 1,22000 Šibenik</item>
      <item>Nino Kardum, OIB 19398523413, Ul. I-Istočna obala 38,22235 Kaprije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75603390005</item>
      <item>, OIB 85821130368</item>
      <item>, OIB 19398523413</item>
    </izvorni_sadrzaj>
    <derivirana_varijabla naziv="DomainObject.Predmet.SudioniciListNazivOIB_1">
      <item>, OIB 75603390005</item>
      <item>, OIB 85821130368</item>
      <item>, OIB 19398523413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2021.</izvorni_sadrzaj>
    <derivirana_varijabla naziv="DomainObject.Predmet.DatumPocetkaProcesa_1">27.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129</properties:Words>
  <properties:Characters>696</properties:Characters>
  <properties:Lines>45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2021-09-27T06:00:00Z</dcterms:created>
  <dc:creator>Ardena Bajlo</dc:creator>
  <cp:lastModifiedBy>Ante Rubelj</cp:lastModifiedBy>
  <cp:lastPrinted>2021-09-27T07:43:00Z</cp:lastPrinted>
  <dcterms:modified xmlns:xsi="http://www.w3.org/2001/XMLSchema-instance" xsi:type="dcterms:W3CDTF">2021-09-28T08:02:00Z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St-530/2021-7 / Zapisnik - Ročište radi izjašnjenja o prijedlogu za otvaranje steč.post (1 St-530-2021-povodom prijedloga za otvaranje stečaja-27.9.2021.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